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0F463" w14:textId="45ACEB5A" w:rsidR="00BA00AB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Rawlyn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PYKKERD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5CDA534" w14:textId="69CD8B62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Southampton. Merchant.</w:t>
      </w:r>
    </w:p>
    <w:p w14:paraId="0D691495" w14:textId="134753C6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659CE3" w14:textId="7F406EA7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CA242D" w14:textId="131DD629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Nov.1483</w:t>
      </w:r>
      <w:r>
        <w:rPr>
          <w:rFonts w:ascii="Times New Roman" w:hAnsi="Times New Roman" w:cs="Times New Roman"/>
          <w:sz w:val="24"/>
          <w:szCs w:val="24"/>
        </w:rPr>
        <w:tab/>
        <w:t>He had a ship, which had a compliment of 20 men, which was ordered to</w:t>
      </w:r>
    </w:p>
    <w:p w14:paraId="7AADAF8B" w14:textId="7380DAC0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keep watch over the sea near the Isle of Wight.</w:t>
      </w:r>
    </w:p>
    <w:p w14:paraId="3154EC0A" w14:textId="065B2B50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(Ricardian XXXI p.125)</w:t>
      </w:r>
    </w:p>
    <w:p w14:paraId="729941AC" w14:textId="7C796ABA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005C87" w14:textId="7DEA83BA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C6ADC" w14:textId="26177CDA" w:rsid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p w14:paraId="6E1D7E86" w14:textId="77777777" w:rsidR="00110B80" w:rsidRPr="00110B80" w:rsidRDefault="00110B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10B80" w:rsidRPr="00110B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69068" w14:textId="77777777" w:rsidR="00110B80" w:rsidRDefault="00110B80" w:rsidP="009139A6">
      <w:r>
        <w:separator/>
      </w:r>
    </w:p>
  </w:endnote>
  <w:endnote w:type="continuationSeparator" w:id="0">
    <w:p w14:paraId="7319F3A0" w14:textId="77777777" w:rsidR="00110B80" w:rsidRDefault="00110B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31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46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AE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C6184" w14:textId="77777777" w:rsidR="00110B80" w:rsidRDefault="00110B80" w:rsidP="009139A6">
      <w:r>
        <w:separator/>
      </w:r>
    </w:p>
  </w:footnote>
  <w:footnote w:type="continuationSeparator" w:id="0">
    <w:p w14:paraId="5489219B" w14:textId="77777777" w:rsidR="00110B80" w:rsidRDefault="00110B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8E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93E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F83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80"/>
    <w:rsid w:val="000666E0"/>
    <w:rsid w:val="00110B8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61164"/>
  <w15:chartTrackingRefBased/>
  <w15:docId w15:val="{332A7301-3476-4522-A887-003A4712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2022-06-24T18:50:00Z</dcterms:created>
  <dcterms:modified xsi:type="dcterms:W3CDTF">2022-06-24T18:54:00Z</dcterms:modified>
</cp:coreProperties>
</file>